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AB71" w14:textId="7896887C" w:rsidR="00E00427" w:rsidRDefault="00E00427" w:rsidP="00E0042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R5-243200</w:t>
      </w:r>
    </w:p>
    <w:p w14:paraId="3EECEEC7" w14:textId="41D22A3C" w:rsidR="00E00427" w:rsidRPr="00E00427" w:rsidRDefault="00E00427" w:rsidP="00E00427">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bookmarkEnd w:id="0"/>
    </w:p>
    <w:p w14:paraId="0FC0DC64" w14:textId="705D1B4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780164"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0ED10B4" w:rsidR="00265AB1" w:rsidRPr="006A7BCB" w:rsidRDefault="00265AB1" w:rsidP="00265AB1">
            <w:pPr>
              <w:tabs>
                <w:tab w:val="left" w:pos="567"/>
              </w:tabs>
              <w:spacing w:after="0"/>
              <w:rPr>
                <w:rFonts w:ascii="Arial" w:hAnsi="Arial" w:cs="Arial"/>
                <w:highlight w:val="yellow"/>
                <w:lang w:eastAsia="ja-JP"/>
              </w:rPr>
            </w:pPr>
            <w:r w:rsidRPr="00265AB1">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04915F99"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6C8A2CEB" w14:textId="094FFA98"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BEA24E4" w14:textId="285AA622"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R5-243199. </w:t>
      </w:r>
    </w:p>
    <w:p w14:paraId="38A42F2F" w14:textId="0A9956B3" w:rsidR="008C4DFA" w:rsidRPr="00557C15" w:rsidRDefault="008C4DFA"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No CR </w:t>
      </w:r>
      <w:r>
        <w:rPr>
          <w:rFonts w:ascii="Arial" w:eastAsiaTheme="minorEastAsia" w:hAnsi="Arial" w:cs="Arial" w:hint="eastAsia"/>
          <w:sz w:val="20"/>
          <w:szCs w:val="20"/>
          <w:lang w:eastAsia="zh-CN"/>
        </w:rPr>
        <w:t>submitted</w:t>
      </w:r>
      <w:r>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265AB1"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6E4CC682" w:rsidR="00444C36" w:rsidRDefault="00444C36" w:rsidP="00444C36">
      <w:pPr>
        <w:pStyle w:val="aff7"/>
        <w:numPr>
          <w:ilvl w:val="0"/>
          <w:numId w:val="20"/>
        </w:numPr>
        <w:ind w:leftChars="0"/>
        <w:rPr>
          <w:rFonts w:ascii="Arial" w:eastAsia="Yu Mincho" w:hAnsi="Arial" w:cs="Arial"/>
          <w:bCs/>
        </w:rPr>
      </w:pPr>
      <w:r w:rsidRPr="00444C36">
        <w:rPr>
          <w:rFonts w:ascii="Arial" w:eastAsia="Yu Mincho" w:hAnsi="Arial" w:cs="Arial"/>
          <w:bCs/>
        </w:rPr>
        <w:t>R5-243199</w:t>
      </w:r>
      <w:r w:rsidRPr="00444C36">
        <w:rPr>
          <w:rFonts w:ascii="Arial" w:eastAsia="Yu Mincho" w:hAnsi="Arial" w:cs="Arial"/>
          <w:bCs/>
        </w:rPr>
        <w:tab/>
        <w:t>WP of Further RF requirements enhancement for NR and EN-DC in frequency range 1</w:t>
      </w:r>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bookmarkStart w:id="1" w:name="_GoBack"/>
      <w:bookmarkEnd w:id="1"/>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0EA68" w14:textId="77777777" w:rsidR="00780164" w:rsidRDefault="00780164">
      <w:r>
        <w:separator/>
      </w:r>
    </w:p>
  </w:endnote>
  <w:endnote w:type="continuationSeparator" w:id="0">
    <w:p w14:paraId="06146805" w14:textId="77777777" w:rsidR="00780164" w:rsidRDefault="0078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17916" w14:textId="77777777" w:rsidR="00780164" w:rsidRDefault="00780164">
      <w:r>
        <w:separator/>
      </w:r>
    </w:p>
  </w:footnote>
  <w:footnote w:type="continuationSeparator" w:id="0">
    <w:p w14:paraId="37E18D6F" w14:textId="77777777" w:rsidR="00780164" w:rsidRDefault="00780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78ED"/>
    <w:rsid w:val="00780164"/>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AE8"/>
    <w:rsid w:val="00900DAD"/>
    <w:rsid w:val="00901EBC"/>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090C"/>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1267</TotalTime>
  <Pages>4</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2024-05-13T09:00:00Z</dcterms:created>
  <dcterms:modified xsi:type="dcterms:W3CDTF">2024-05-23T04:51:00Z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1715591719</vt:lpwstr>
  </property>
  <property fmtid="{D5CDD505-2E9C-101B-9397-08002B2CF9AE}" pid="14" name="_2015_ms_pID_725343">
    <vt:lpwstr>(3)fBd36PufjRVyJw8w6kWt/uh49MQ5dwwBosmVIG58+Ra79yG7Zjpc6WhtHWePaI7SG9XUPLV9
D+HL0u2i4gM+zjicTk98BCrNAYMVaJ2WBdtNOV3L3KriJvHqsYbr0nzGubw340gdsRGcqNt7
Hjlg5KpnlKDWlIMul6AP9/5AZ/MQ2U2SlqtuLxjhRZ3PqWhycSqQ2YUWfAncZfop2la1BucA
wI020TXW3wt5fMm0FO</vt:lpwstr>
  </property>
  <property fmtid="{D5CDD505-2E9C-101B-9397-08002B2CF9AE}" pid="15" name="_2015_ms_pID_7253431">
    <vt:lpwstr>KPWXsBWQTcJJNOmkXZZQf6LMn8s7SlZSoiy+nxyRfBdrXgeDU88AL6
dL6ndnvEteP39iHNkVvVhKaLPOH2LK2pZ0cAwy9eOG/ycNGinomPXBU4Nmakt2SU6V+6bqUl
9x69zrn79xPwo5kAVrML/GHjDVcZzpykhc9IhuBTHv5AVFSYgUMZQ9pVu7DnNXcMG0gdihUV
/zcT8o4DQ10/BkWdy9fF2WboMwRrIjjYN6OO</vt:lpwstr>
  </property>
  <property fmtid="{D5CDD505-2E9C-101B-9397-08002B2CF9AE}" pid="16" name="_2015_ms_pID_7253432">
    <vt:lpwstr>XHnH2DsPCGtl2qBiCjRzTCQ=</vt:lpwstr>
  </property>
</Properties>
</file>